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</w:rPr>
        <w:t>1.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</w:rPr>
        <w:t>Антони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мдік сөз тіркесін табыңыз.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 Қауіпсіздікті қорғау-қауіпсіздікті сақтау.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Көп бала-аз бала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Құрылымды жүргізу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құрылымды қайтару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</w:rPr>
      </w:pPr>
      <w:r w:rsidRPr="003834D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Егемендікті нығайту-тәуелсіздікті қорғау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</w:rPr>
        <w:t>С)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Шекаралық әскер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шекаралық құрылым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2. «Ұ»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дыбысы қай сөзге жазылатынын көрсетіңіз.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3834D6">
        <w:rPr>
          <w:rFonts w:ascii="Times New Roman" w:hAnsi="Times New Roman" w:cs="Times New Roman"/>
          <w:sz w:val="28"/>
          <w:szCs w:val="28"/>
        </w:rPr>
        <w:t>…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рақты.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3834D6">
        <w:rPr>
          <w:rFonts w:ascii="Times New Roman" w:hAnsi="Times New Roman" w:cs="Times New Roman"/>
          <w:sz w:val="28"/>
          <w:szCs w:val="28"/>
        </w:rPr>
        <w:t>…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зімді.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К...мекші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</w:rPr>
        <w:t>Д…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ние.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 К…згі.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3. «У» әрпі қай қатарда үнді дауыссыз болып тұрганын көрсетіңіз.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 Жуықта,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сақтану.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 Жусаң,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келу.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 Көтеру,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ілу.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Туған,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уәде.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 Тау,сау.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Дара жалқы есімдер қатарын табыңыз.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 Талдықорған,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облыс.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</w:rPr>
        <w:t>Жез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қазған,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Талдықорған.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Үлбі,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Нарым.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Тянь-Шань,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қойма.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 Жетісу,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тау.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Бастауышы мен баяндауышы сын есімнен жасалған сөйлемдерді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көрсетіңіз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Бұл-жігітке айтылған сын.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Мұзды мұхитты жан баспаған.</w:t>
      </w: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Тудың авторы-Ш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Ниязбеков.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D) Жастар-біздің болашағымыз.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 Жақсы-ісімен жақсы.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6.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Қазақстан туында нелер белгіленгенін көрсетіңіз.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 Қыран, күн сәулесі, жұлдыз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 xml:space="preserve"> Қыран, алтын жұлдыз.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Шаңырақ,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жұлдыз.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Ою-өрнек,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күн,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қыран.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Ою-өрнек,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күн,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шаңырақ.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«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Білім»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сөзінің тұлғасына қарай түрін анықтаңыз.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Қысқарған сөз.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Қос сөз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Біріккен сөз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Күрделі сөз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Туынды сөз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8.Сөз қатаң дауыссызға аяқталғанда жалғанатын көптік жалғауларды көрсетіңіз.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-лар,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-дар.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-лар,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-лер.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-дар,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-дер.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-тар,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-тер.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-дер,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тер.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Сөйлемдерден күрделі сын есімді көрсетіңіздер.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Соңғы кезде сабақтар қызықты өтуде.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Жаңа оқушының мектепке келгеніне қуанып қалдық.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Самат қара торы,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ысқа бойлы жігіт екен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Сабақ басталысымен оқушылар қолдарын көтеріп жауап береді.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Ол жылдам өзіне ұнаған орынға отыра кетті.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10.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Мақал-мәтелдерден болжалды келер шақты білдіріп тұрған етістіктерді табыңыз.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Жері байдың-елі бай.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Елу жылда ел жаңа.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</w:rPr>
        <w:t>Се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міздікті қой ғана көтерер.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Елдестірмек-елшіден.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Елде бір тентек жүрмей ме.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11.Себеп үстеулі сөз тіркесін табыңыз.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Текке айтты.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</w:rPr>
        <w:t>Б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іле тұра айтты</w:t>
      </w:r>
      <w:r w:rsidRPr="003834D6">
        <w:rPr>
          <w:rFonts w:ascii="Times New Roman" w:hAnsi="Times New Roman" w:cs="Times New Roman"/>
          <w:sz w:val="28"/>
          <w:szCs w:val="28"/>
        </w:rPr>
        <w:t>.</w:t>
      </w:r>
    </w:p>
    <w:p w:rsidR="00752DD1" w:rsidRPr="003834D6" w:rsidRDefault="00752DD1" w:rsidP="00131D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ірталай жүрді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Әдейі келді.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Нағыз жігіт.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Бірыңғай септеулік шылаулар қатарын көрсетіңіз.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бірге,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басқа,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шейін 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мен,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бен,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пен.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ме,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бе.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әлде,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түгіл,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бірде.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себебі,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бірақ,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немесе.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13.Берілген сөйлемдерден қуану мәнді одағайды табыңыз.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А)Алақай,әкем базарлық әкелді!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В)Тек,аяғыңды көтермей отыр!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Қап,көлікке кешігетін болдым ғой!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Атам жылқысын «құрау-құрау» деп шақыра бастады.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Япырмау,қайда сол бір қызықты күндер!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14.Жанама толықтауышты белгілеңіз.</w:t>
      </w:r>
    </w:p>
    <w:p w:rsidR="00752DD1" w:rsidRPr="003834D6" w:rsidRDefault="00752DD1" w:rsidP="0091077A">
      <w:pPr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i/>
          <w:iCs/>
          <w:sz w:val="28"/>
          <w:szCs w:val="28"/>
          <w:lang w:val="kk-KZ"/>
        </w:rPr>
        <w:t>Бүгін Марат пен Қанат жерді күрекпен қазды.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Марат пен Қанат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Жерді.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Қазады.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Күрекпен.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Бүгін.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15.Құрамындағы жай сөйлемдердің алғашқысы тиянақсыз болып,соңғысына бағына байланысқан құрмалас сөйлемнің түрін көрсетіңіз.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Аралас.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Жақты.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Сабақтас.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Салалас.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Толымды.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16.Төл сөзді табыңыз.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Сабақта отыру керек.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Алдар туралы кино көргенін айтты.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Біз кешке Алдар туралы кино көреміз.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Алдар туралы кино көрдің бе деп сұрады Марат.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Алдар туралы оқыдым.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 «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Тас жүрек»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тұрақты сөз тіркесінің  баламасын көрсетіңіз.</w:t>
      </w:r>
    </w:p>
    <w:p w:rsidR="00752DD1" w:rsidRPr="00295B6E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6E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Кішіпейіл.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6E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5B6E">
        <w:rPr>
          <w:rFonts w:ascii="Times New Roman" w:hAnsi="Times New Roman" w:cs="Times New Roman"/>
          <w:sz w:val="28"/>
          <w:szCs w:val="28"/>
          <w:lang w:val="kk-KZ"/>
        </w:rPr>
        <w:t>Мей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ірімсіз.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6E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Аққөңіл.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Жайдары.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Мейірімді.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 «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Билеушілер»деген сөздің мағынасын білдіретін синонимдерді белгіленңіз.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6E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Жұмысшы,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қызметкер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6E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Патша,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хан.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6E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Жоғары,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төмен.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6E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Қымбатты,мықты.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Суретші,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ақын.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19.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Бастауыш қызметіндегі  жалпылау  есімдігін анықтаңыз.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834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Мен бәрімен бірге театрға бардым.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Адамға қажеттінің бәрі жерден шығады.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Жер-бәріміздің анамыз.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Ол тапсырманы бәрімізге түсіндірді.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Оқытушы бәрінен бірдей сұрады.</w:t>
      </w:r>
      <w:bookmarkStart w:id="0" w:name="_GoBack"/>
      <w:bookmarkEnd w:id="0"/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20.Жайылма сөйлемнің ерекшелігін көрсетіңіз.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Бастауыш пен баяндауыштан ғана құрылған сөйлем.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Тұрлаулы мүшелермен бірге тұрлаусыз мүшелері бар сөйлем.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Ойға қатысты сөйлем мүшелерінің бірі түсіп қалған сөйлем.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Бастауышы жоқ және баяндауыш арқылы табуға болмайтын сөйлем.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34D6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34D6">
        <w:rPr>
          <w:rFonts w:ascii="Times New Roman" w:hAnsi="Times New Roman" w:cs="Times New Roman"/>
          <w:sz w:val="28"/>
          <w:szCs w:val="28"/>
          <w:lang w:val="kk-KZ"/>
        </w:rPr>
        <w:t>Бастауышы бар,кейде айтылмай тұрса да баяндауыш арқылы табуға болатын сөйлем.</w:t>
      </w:r>
    </w:p>
    <w:p w:rsidR="00752DD1" w:rsidRPr="003834D6" w:rsidRDefault="00752DD1" w:rsidP="0091077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52DD1" w:rsidRPr="003834D6" w:rsidRDefault="00752DD1" w:rsidP="002315C1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752DD1" w:rsidRPr="003834D6" w:rsidSect="007B5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FBA"/>
    <w:rsid w:val="000A249C"/>
    <w:rsid w:val="000A4CFF"/>
    <w:rsid w:val="00131D04"/>
    <w:rsid w:val="002315C1"/>
    <w:rsid w:val="00295B6E"/>
    <w:rsid w:val="002C188F"/>
    <w:rsid w:val="002D54C8"/>
    <w:rsid w:val="003049D7"/>
    <w:rsid w:val="00324EB8"/>
    <w:rsid w:val="003834D6"/>
    <w:rsid w:val="003E3171"/>
    <w:rsid w:val="00421EAC"/>
    <w:rsid w:val="00561FE7"/>
    <w:rsid w:val="006E323D"/>
    <w:rsid w:val="00752DD1"/>
    <w:rsid w:val="00775ACF"/>
    <w:rsid w:val="007B59AE"/>
    <w:rsid w:val="007C5619"/>
    <w:rsid w:val="00885FBA"/>
    <w:rsid w:val="0091077A"/>
    <w:rsid w:val="00997BA8"/>
    <w:rsid w:val="00A04CDD"/>
    <w:rsid w:val="00BE2527"/>
    <w:rsid w:val="00C055DA"/>
    <w:rsid w:val="00C61F3F"/>
    <w:rsid w:val="00DE5AF3"/>
    <w:rsid w:val="00E24256"/>
    <w:rsid w:val="00EE58C9"/>
    <w:rsid w:val="00F632C3"/>
    <w:rsid w:val="00F70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9A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300</TotalTime>
  <Pages>5</Pages>
  <Words>559</Words>
  <Characters>3188</Characters>
  <Application>Microsoft Office Outlook</Application>
  <DocSecurity>0</DocSecurity>
  <Lines>0</Lines>
  <Paragraphs>0</Paragraphs>
  <ScaleCrop>false</ScaleCrop>
  <Company>School_41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Computer</cp:lastModifiedBy>
  <cp:revision>10</cp:revision>
  <dcterms:created xsi:type="dcterms:W3CDTF">2014-02-27T06:38:00Z</dcterms:created>
  <dcterms:modified xsi:type="dcterms:W3CDTF">2014-04-08T05:50:00Z</dcterms:modified>
</cp:coreProperties>
</file>